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F46A" w14:textId="0FFEBAE6" w:rsidR="00535962" w:rsidRPr="00F7167E" w:rsidRDefault="006F50B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3C23053C">
                <wp:simplePos x="0" y="0"/>
                <wp:positionH relativeFrom="column">
                  <wp:posOffset>6848272</wp:posOffset>
                </wp:positionH>
                <wp:positionV relativeFrom="paragraph">
                  <wp:posOffset>-648511</wp:posOffset>
                </wp:positionV>
                <wp:extent cx="2371635" cy="629056"/>
                <wp:effectExtent l="0" t="0" r="10160" b="1905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1635" cy="629056"/>
                          <a:chOff x="12866" y="523"/>
                          <a:chExt cx="2606" cy="1118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535" cy="1080"/>
                            <a:chOff x="9151" y="720"/>
                            <a:chExt cx="2111" cy="1004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" y="1222"/>
                              <a:ext cx="2068" cy="5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D7AB61" w14:textId="78508940" w:rsidR="006B202F" w:rsidRPr="00535962" w:rsidRDefault="00E311D9" w:rsidP="006B202F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AC084F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</w:t>
                                    </w:r>
                                    <w:r w:rsidR="00BF20E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DB519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49059B">
                                  <w:rPr>
                                    <w:rStyle w:val="Style2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25pt;margin-top:-51.05pt;width:186.75pt;height:49.55pt;z-index:251697152" coordorigin="12866,523" coordsize="2606,1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37;top:561;width:2535;height:1080" coordorigin="9151,720" coordsize="2111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4;top:1222;width:2068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DD7AB61" w14:textId="78508940" w:rsidR="006B202F" w:rsidRPr="00535962" w:rsidRDefault="00E311D9" w:rsidP="006B202F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AC084F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</w:t>
                              </w:r>
                              <w:r w:rsidR="00BF20E9">
                                <w:rPr>
                                  <w:rStyle w:val="Style2"/>
                                </w:rPr>
                                <w:t>2</w:t>
                              </w:r>
                              <w:r w:rsidR="00DB5195">
                                <w:rPr>
                                  <w:rStyle w:val="Style2"/>
                                </w:rPr>
                                <w:t>6</w:t>
                              </w:r>
                              <w:r w:rsidR="00406206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49059B">
                            <w:rPr>
                              <w:rStyle w:val="Style2"/>
                            </w:rPr>
                            <w:t>24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420EBF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557D5D7E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467E1476" w:rsidR="00535962" w:rsidRPr="00535962" w:rsidRDefault="006F50B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39DF4C47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E311D9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E311D9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6FEE778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E311D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E311D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7AAF279D" w:rsidR="00535962" w:rsidRDefault="006F50B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2A402A9A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7C72D71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C546" w14:textId="77777777" w:rsidR="00E311D9" w:rsidRDefault="00E311D9" w:rsidP="001007E7">
      <w:pPr>
        <w:spacing w:after="0" w:line="240" w:lineRule="auto"/>
      </w:pPr>
      <w:r>
        <w:separator/>
      </w:r>
    </w:p>
  </w:endnote>
  <w:endnote w:type="continuationSeparator" w:id="0">
    <w:p w14:paraId="68A67E3E" w14:textId="77777777" w:rsidR="00E311D9" w:rsidRDefault="00E311D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B716C" w14:textId="22120B55" w:rsidR="001007E7" w:rsidRDefault="006F50B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3AD1EA30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6B214A2D" w:rsidR="001007E7" w:rsidRDefault="006F50B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06D45F3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6437" w14:textId="77777777" w:rsidR="00E311D9" w:rsidRDefault="00E311D9" w:rsidP="001007E7">
      <w:pPr>
        <w:spacing w:after="0" w:line="240" w:lineRule="auto"/>
      </w:pPr>
      <w:r>
        <w:separator/>
      </w:r>
    </w:p>
  </w:footnote>
  <w:footnote w:type="continuationSeparator" w:id="0">
    <w:p w14:paraId="68675BD8" w14:textId="77777777" w:rsidR="00E311D9" w:rsidRDefault="00E311D9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14498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B44CA"/>
    <w:rsid w:val="002D345D"/>
    <w:rsid w:val="002E1412"/>
    <w:rsid w:val="002E6B9A"/>
    <w:rsid w:val="00314023"/>
    <w:rsid w:val="00332B0B"/>
    <w:rsid w:val="003B725F"/>
    <w:rsid w:val="003D160E"/>
    <w:rsid w:val="003E5197"/>
    <w:rsid w:val="00406206"/>
    <w:rsid w:val="00410707"/>
    <w:rsid w:val="0042490F"/>
    <w:rsid w:val="0044383D"/>
    <w:rsid w:val="004564FE"/>
    <w:rsid w:val="00462024"/>
    <w:rsid w:val="00466B9C"/>
    <w:rsid w:val="0049059B"/>
    <w:rsid w:val="004D45A8"/>
    <w:rsid w:val="004D7D0E"/>
    <w:rsid w:val="004F4876"/>
    <w:rsid w:val="005049CB"/>
    <w:rsid w:val="00521233"/>
    <w:rsid w:val="00535962"/>
    <w:rsid w:val="00587691"/>
    <w:rsid w:val="00611A07"/>
    <w:rsid w:val="0062592A"/>
    <w:rsid w:val="00626D0C"/>
    <w:rsid w:val="00631760"/>
    <w:rsid w:val="006506D0"/>
    <w:rsid w:val="00651E48"/>
    <w:rsid w:val="006709BC"/>
    <w:rsid w:val="00691C64"/>
    <w:rsid w:val="006B202F"/>
    <w:rsid w:val="006C0DF2"/>
    <w:rsid w:val="006C2968"/>
    <w:rsid w:val="006D38F2"/>
    <w:rsid w:val="006E45AC"/>
    <w:rsid w:val="006F28AA"/>
    <w:rsid w:val="006F50B6"/>
    <w:rsid w:val="00721F4E"/>
    <w:rsid w:val="00725091"/>
    <w:rsid w:val="00752032"/>
    <w:rsid w:val="00777640"/>
    <w:rsid w:val="00780880"/>
    <w:rsid w:val="00797B47"/>
    <w:rsid w:val="007B6F6F"/>
    <w:rsid w:val="0080528D"/>
    <w:rsid w:val="00806C78"/>
    <w:rsid w:val="00807015"/>
    <w:rsid w:val="00831319"/>
    <w:rsid w:val="00845FCE"/>
    <w:rsid w:val="00850351"/>
    <w:rsid w:val="00862F3E"/>
    <w:rsid w:val="008B3AE5"/>
    <w:rsid w:val="009133BD"/>
    <w:rsid w:val="00914956"/>
    <w:rsid w:val="00966141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B1B91"/>
    <w:rsid w:val="00BB393C"/>
    <w:rsid w:val="00BC1D0C"/>
    <w:rsid w:val="00BC3380"/>
    <w:rsid w:val="00BC54C3"/>
    <w:rsid w:val="00BC61BD"/>
    <w:rsid w:val="00BD625A"/>
    <w:rsid w:val="00BE13A8"/>
    <w:rsid w:val="00BE4CA7"/>
    <w:rsid w:val="00BF20E9"/>
    <w:rsid w:val="00BF6404"/>
    <w:rsid w:val="00C013EE"/>
    <w:rsid w:val="00C078CB"/>
    <w:rsid w:val="00C22DBE"/>
    <w:rsid w:val="00C66D08"/>
    <w:rsid w:val="00C67C67"/>
    <w:rsid w:val="00CA0E82"/>
    <w:rsid w:val="00CA1816"/>
    <w:rsid w:val="00CA4661"/>
    <w:rsid w:val="00CB707A"/>
    <w:rsid w:val="00CE58A6"/>
    <w:rsid w:val="00CE67A3"/>
    <w:rsid w:val="00D02754"/>
    <w:rsid w:val="00D0542A"/>
    <w:rsid w:val="00D10351"/>
    <w:rsid w:val="00D24FA7"/>
    <w:rsid w:val="00D34E42"/>
    <w:rsid w:val="00D64696"/>
    <w:rsid w:val="00D65ACA"/>
    <w:rsid w:val="00D90D49"/>
    <w:rsid w:val="00DB5195"/>
    <w:rsid w:val="00DC5D96"/>
    <w:rsid w:val="00DD4F3E"/>
    <w:rsid w:val="00E124CB"/>
    <w:rsid w:val="00E13E55"/>
    <w:rsid w:val="00E311D9"/>
    <w:rsid w:val="00E60EAF"/>
    <w:rsid w:val="00E82D3B"/>
    <w:rsid w:val="00EA40CE"/>
    <w:rsid w:val="00EA7406"/>
    <w:rsid w:val="00ED6ED7"/>
    <w:rsid w:val="00EE1E7B"/>
    <w:rsid w:val="00F225BF"/>
    <w:rsid w:val="00F22950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_ip_UnifiedCompliancePolicyUIAction xmlns="http://schemas.microsoft.com/sharepoint/v3" xsi:nil="true"/>
    <Aprobada xmlns="d1207536-9e68-4e3e-aeed-b740370baf18">true</Aprobada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69747-1210-4FDC-9B6C-CEE8E83CE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377CEB-DF8E-410F-BCE4-FF8B6255BD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33</TotalTime>
  <Pages>1</Pages>
  <Words>36</Words>
  <Characters>439</Characters>
  <Application>Microsoft Office Word</Application>
  <DocSecurity>0</DocSecurity>
  <Lines>62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16</cp:revision>
  <cp:lastPrinted>2011-03-04T18:41:00Z</cp:lastPrinted>
  <dcterms:created xsi:type="dcterms:W3CDTF">2022-09-20T14:38:00Z</dcterms:created>
  <dcterms:modified xsi:type="dcterms:W3CDTF">2026-03-29T16:42:00Z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2023-11-27T18:33:17Z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f42b4a51-9aa6-4a5d-ba67-ff56dcadf34b</vt:lpwstr>
  </property>
  <property fmtid="{D5CDD505-2E9C-101B-9397-08002B2CF9AE}" pid="10" name="MSIP_Label_81f5a2da-7ac4-4e60-a27b-a125ee74514f_ContentBits">
    <vt:lpwstr>0</vt:lpwstr>
  </property>
  <property fmtid="{D5CDD505-2E9C-101B-9397-08002B2CF9AE}" pid="11" name="_ip_UnifiedCompliancePolicyUIAction">
    <vt:lpwstr/>
  </property>
  <property fmtid="{D5CDD505-2E9C-101B-9397-08002B2CF9AE}" pid="12" name="Aprobada">
    <vt:lpwstr>1</vt:lpwstr>
  </property>
  <property fmtid="{D5CDD505-2E9C-101B-9397-08002B2CF9AE}" pid="13" name="_ip_UnifiedCompliancePolicyProperties">
    <vt:lpwstr/>
  </property>
  <property fmtid="{D5CDD505-2E9C-101B-9397-08002B2CF9AE}" pid="14" name="lcf76f155ced4ddcb4097134ff3c332f">
    <vt:lpwstr/>
  </property>
  <property fmtid="{D5CDD505-2E9C-101B-9397-08002B2CF9AE}" pid="15" name="TaxCatchAll">
    <vt:lpwstr/>
  </property>
</Properties>
</file>